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C6F7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d.ca.1483)</w:t>
      </w:r>
    </w:p>
    <w:p w14:paraId="0A34D70A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A3DED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675C6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1 Margaret(q.v.). She 2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2313479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4B6F66D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87FB9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8CB07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  (ibid.)</w:t>
      </w:r>
    </w:p>
    <w:p w14:paraId="05C197D3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A29AE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4DE29C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Margaret(q.v.).    (ibid.)</w:t>
      </w:r>
    </w:p>
    <w:p w14:paraId="4EFB51D0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E7BEC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4BAAB" w14:textId="77777777" w:rsidR="006A5808" w:rsidRDefault="006A5808" w:rsidP="006A58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2022</w:t>
      </w:r>
    </w:p>
    <w:p w14:paraId="76B570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9ADA" w14:textId="77777777" w:rsidR="006A5808" w:rsidRDefault="006A5808" w:rsidP="009139A6">
      <w:r>
        <w:separator/>
      </w:r>
    </w:p>
  </w:endnote>
  <w:endnote w:type="continuationSeparator" w:id="0">
    <w:p w14:paraId="4AA8216E" w14:textId="77777777" w:rsidR="006A5808" w:rsidRDefault="006A58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FF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ACB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95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A25B" w14:textId="77777777" w:rsidR="006A5808" w:rsidRDefault="006A5808" w:rsidP="009139A6">
      <w:r>
        <w:separator/>
      </w:r>
    </w:p>
  </w:footnote>
  <w:footnote w:type="continuationSeparator" w:id="0">
    <w:p w14:paraId="0B2F894D" w14:textId="77777777" w:rsidR="006A5808" w:rsidRDefault="006A58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079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8B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DC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808"/>
    <w:rsid w:val="000666E0"/>
    <w:rsid w:val="002510B7"/>
    <w:rsid w:val="005C130B"/>
    <w:rsid w:val="006A580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F9B0C"/>
  <w15:chartTrackingRefBased/>
  <w15:docId w15:val="{99DF3814-4E7D-444C-A710-BD99A3E7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58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2022-07-22T20:10:00Z</dcterms:created>
  <dcterms:modified xsi:type="dcterms:W3CDTF">2022-07-22T20:10:00Z</dcterms:modified>
</cp:coreProperties>
</file>